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76" w:rsidRPr="005742A8" w:rsidRDefault="00075476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075476" w:rsidRPr="005742A8" w:rsidRDefault="00075476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075476" w:rsidRPr="005742A8" w:rsidRDefault="00075476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075476" w:rsidRDefault="00075476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476" w:rsidRDefault="00075476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075476" w:rsidRDefault="00075476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075476" w:rsidRDefault="0007547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075476" w:rsidRDefault="0007547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075476" w:rsidRDefault="00075476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476" w:rsidRPr="005742A8" w:rsidRDefault="00075476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5476" w:rsidRPr="004F2E66" w:rsidRDefault="0007547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4F2E6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75476" w:rsidRDefault="0007547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О ПРИНЯТИИ ГРАЖДАНИНА НА УЧЕТ В КАЧЕСТВЕ НУЖДАЮЩЕГОСЯ</w:t>
      </w:r>
    </w:p>
    <w:p w:rsidR="00075476" w:rsidRPr="004F2E66" w:rsidRDefault="00075476" w:rsidP="004F2E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075476" w:rsidRPr="004F2E6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5476" w:rsidRDefault="0007547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Курчанского сельского поселения </w:t>
      </w:r>
      <w:r w:rsidRPr="004F2E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_________ ______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«____________________» </w:t>
      </w:r>
      <w:r w:rsidRPr="004F2E66">
        <w:rPr>
          <w:rFonts w:ascii="Times New Roman" w:hAnsi="Times New Roman" w:cs="Times New Roman"/>
          <w:sz w:val="28"/>
          <w:szCs w:val="28"/>
        </w:rPr>
        <w:t>на основании Вашего заявления,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принятого уполномоченным органом по учету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 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>_ г.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___ часов ___ минут, Вы (с семьей из ___ человек) / Ваш подопечный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075476" w:rsidRPr="004F2E66" w:rsidRDefault="00075476" w:rsidP="004F2E66">
      <w:pPr>
        <w:pStyle w:val="ConsPlusNonformat"/>
        <w:ind w:left="4111"/>
        <w:jc w:val="both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>(фамилия, имя, отчество полностью)</w:t>
      </w:r>
    </w:p>
    <w:p w:rsidR="00075476" w:rsidRDefault="00075476" w:rsidP="004F2E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принят(ы)  на  учет 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нуждающего(их)ся в жилом помещении с датой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4F2E6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F2E66">
        <w:rPr>
          <w:rFonts w:ascii="Times New Roman" w:hAnsi="Times New Roman" w:cs="Times New Roman"/>
          <w:sz w:val="28"/>
          <w:szCs w:val="28"/>
        </w:rPr>
        <w:t>_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2E66">
        <w:rPr>
          <w:rFonts w:ascii="Times New Roman" w:hAnsi="Times New Roman" w:cs="Times New Roman"/>
          <w:sz w:val="28"/>
          <w:szCs w:val="28"/>
        </w:rPr>
        <w:t>_ г.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временем  </w:t>
      </w:r>
      <w:r>
        <w:rPr>
          <w:rFonts w:ascii="Times New Roman" w:hAnsi="Times New Roman" w:cs="Times New Roman"/>
          <w:sz w:val="28"/>
          <w:szCs w:val="28"/>
        </w:rPr>
        <w:t xml:space="preserve">учета в едином общем списке и в </w:t>
      </w:r>
      <w:r w:rsidRPr="004F2E66">
        <w:rPr>
          <w:rFonts w:ascii="Times New Roman" w:hAnsi="Times New Roman" w:cs="Times New Roman"/>
          <w:sz w:val="28"/>
          <w:szCs w:val="28"/>
        </w:rPr>
        <w:t>отдельном(ых) списке(ах)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(учета права на внеочередное обеспечение жильем).</w:t>
      </w:r>
    </w:p>
    <w:p w:rsidR="00075476" w:rsidRDefault="0007547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Ваш  порядковый номер по единому общему списку на дату и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принятия на учет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2E66">
        <w:rPr>
          <w:rFonts w:ascii="Times New Roman" w:hAnsi="Times New Roman" w:cs="Times New Roman"/>
          <w:sz w:val="28"/>
          <w:szCs w:val="28"/>
        </w:rPr>
        <w:t>_____. Номер учетного дела __________.</w:t>
      </w:r>
    </w:p>
    <w:p w:rsidR="00075476" w:rsidRPr="004F2E66" w:rsidRDefault="00075476" w:rsidP="004F2E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2. На основании документально подтвержденного права:</w:t>
      </w:r>
    </w:p>
    <w:p w:rsidR="00075476" w:rsidRPr="004F2E66" w:rsidRDefault="0007547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075476" w:rsidRPr="008859F4" w:rsidTr="004F2E66">
        <w:trPr>
          <w:trHeight w:val="8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(полностью) заявителя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и членов его семьи /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Родственные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отношения членов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семьи по отношению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Порядковый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номер в списке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малоимущих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075476" w:rsidRPr="008859F4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476" w:rsidRPr="008859F4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5476" w:rsidRPr="004F2E66" w:rsidRDefault="0007547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5476" w:rsidRPr="004F2E66" w:rsidRDefault="00075476" w:rsidP="00BB3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 в  соответствии</w:t>
      </w:r>
      <w:r w:rsidRPr="00802224">
        <w:rPr>
          <w:rFonts w:ascii="Times New Roman" w:hAnsi="Times New Roman" w:cs="Times New Roman"/>
          <w:sz w:val="28"/>
          <w:szCs w:val="28"/>
        </w:rPr>
        <w:t xml:space="preserve">  с  </w:t>
      </w:r>
      <w:hyperlink r:id="rId6" w:history="1">
        <w:r w:rsidRPr="00802224">
          <w:rPr>
            <w:rFonts w:ascii="Times New Roman" w:hAnsi="Times New Roman" w:cs="Times New Roman"/>
            <w:sz w:val="28"/>
            <w:szCs w:val="28"/>
          </w:rPr>
          <w:t>частью  2 статьи 49</w:t>
        </w:r>
      </w:hyperlink>
      <w:r w:rsidRPr="00802224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 Федерации  в отдельный список по </w:t>
      </w:r>
      <w:r w:rsidRPr="004F2E66">
        <w:rPr>
          <w:rFonts w:ascii="Times New Roman" w:hAnsi="Times New Roman" w:cs="Times New Roman"/>
          <w:sz w:val="28"/>
          <w:szCs w:val="28"/>
        </w:rPr>
        <w:t xml:space="preserve">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E66">
        <w:rPr>
          <w:rFonts w:ascii="Times New Roman" w:hAnsi="Times New Roman" w:cs="Times New Roman"/>
          <w:sz w:val="28"/>
          <w:szCs w:val="28"/>
        </w:rPr>
        <w:t>малоимущие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2977"/>
        <w:gridCol w:w="1984"/>
      </w:tblGrid>
      <w:tr w:rsidR="00075476" w:rsidRPr="008859F4" w:rsidTr="004F2E66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Фамилия, имя, отчество (полностью) заявителя и членов его семьи /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Порядковый</w:t>
            </w:r>
          </w:p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номер в списке граждан отдельной</w:t>
            </w:r>
          </w:p>
          <w:p w:rsidR="00075476" w:rsidRPr="008859F4" w:rsidRDefault="00075476" w:rsidP="004F2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категории</w:t>
            </w:r>
          </w:p>
        </w:tc>
      </w:tr>
      <w:tr w:rsidR="00075476" w:rsidRPr="008859F4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476" w:rsidRPr="008859F4" w:rsidTr="004F2E6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5476" w:rsidRPr="004F2E66" w:rsidRDefault="0007547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075476" w:rsidRPr="004F2E6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5476" w:rsidRPr="004F2E66" w:rsidRDefault="00075476" w:rsidP="004F2E66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75476" w:rsidRPr="004F2E6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p w:rsidR="00075476" w:rsidRPr="00802224" w:rsidRDefault="00075476" w:rsidP="004F2E66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или законом Краснодарского края)</w:t>
      </w:r>
    </w:p>
    <w:p w:rsidR="00075476" w:rsidRPr="004F2E66" w:rsidRDefault="0007547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4111"/>
        <w:gridCol w:w="2693"/>
        <w:gridCol w:w="2268"/>
      </w:tblGrid>
      <w:tr w:rsidR="00075476" w:rsidRPr="008859F4" w:rsidTr="00BB3690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75476" w:rsidRPr="008859F4" w:rsidRDefault="0007547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Фамилия, имя, отчество (полностью) заявителя и членов его семьи /</w:t>
            </w:r>
          </w:p>
          <w:p w:rsidR="00075476" w:rsidRPr="008859F4" w:rsidRDefault="0007547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подопечного заявителя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Родственные отношения членов семьи по отношению</w:t>
            </w:r>
          </w:p>
          <w:p w:rsidR="00075476" w:rsidRPr="008859F4" w:rsidRDefault="00075476" w:rsidP="00802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к заявителю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Порядковый номер в списке граждан</w:t>
            </w:r>
          </w:p>
          <w:p w:rsidR="00075476" w:rsidRPr="008859F4" w:rsidRDefault="00075476" w:rsidP="00BB3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отдельной категории</w:t>
            </w:r>
          </w:p>
        </w:tc>
      </w:tr>
      <w:tr w:rsidR="00075476" w:rsidRPr="008859F4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476" w:rsidRPr="008859F4" w:rsidTr="00BB369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5476" w:rsidRPr="004F2E66" w:rsidRDefault="00075476" w:rsidP="004F2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547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внесены в соответствии с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</w:p>
    <w:p w:rsidR="00075476" w:rsidRPr="004F2E6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5476" w:rsidRPr="004F2E66" w:rsidRDefault="00075476" w:rsidP="00802224">
      <w:pPr>
        <w:pStyle w:val="ConsPlusNonformat"/>
        <w:ind w:left="2694"/>
        <w:rPr>
          <w:rFonts w:ascii="Times New Roman" w:hAnsi="Times New Roman" w:cs="Times New Roman"/>
        </w:rPr>
      </w:pPr>
      <w:r w:rsidRPr="004F2E66">
        <w:rPr>
          <w:rFonts w:ascii="Times New Roman" w:hAnsi="Times New Roman" w:cs="Times New Roman"/>
        </w:rPr>
        <w:t xml:space="preserve">                        (наименование нормативного правового акта)</w:t>
      </w:r>
    </w:p>
    <w:p w:rsidR="0007547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отдельный список по категории 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75476" w:rsidRPr="004F2E6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;</w:t>
      </w:r>
    </w:p>
    <w:p w:rsidR="00075476" w:rsidRPr="00802224" w:rsidRDefault="00075476" w:rsidP="00802224">
      <w:pPr>
        <w:pStyle w:val="ConsPlusNonformat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(наименование категории, определенной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федеральным нормативным правовым актом</w:t>
      </w:r>
      <w:r>
        <w:rPr>
          <w:rFonts w:ascii="Times New Roman" w:hAnsi="Times New Roman" w:cs="Times New Roman"/>
        </w:rPr>
        <w:t xml:space="preserve"> </w:t>
      </w:r>
      <w:r w:rsidRPr="00802224">
        <w:rPr>
          <w:rFonts w:ascii="Times New Roman" w:hAnsi="Times New Roman" w:cs="Times New Roman"/>
        </w:rPr>
        <w:t>или законом Краснодарского края)</w:t>
      </w: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соответствии с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476" w:rsidRPr="00802224" w:rsidRDefault="00075476" w:rsidP="00802224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07547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5476" w:rsidRPr="00802224" w:rsidRDefault="00075476" w:rsidP="00802224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07547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p w:rsidR="00075476" w:rsidRDefault="00075476" w:rsidP="008022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075476" w:rsidRPr="008859F4" w:rsidTr="00AA33AC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075476" w:rsidRPr="008859F4" w:rsidTr="00BB3690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B3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AA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476" w:rsidRPr="008859F4" w:rsidTr="00AA33AC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5476" w:rsidRPr="004F2E66" w:rsidRDefault="00075476" w:rsidP="003740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7547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В соответствии с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7547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2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476" w:rsidRPr="00802224" w:rsidRDefault="00075476" w:rsidP="00BB3690">
      <w:pPr>
        <w:pStyle w:val="ConsPlusNonformat"/>
        <w:ind w:left="354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 xml:space="preserve">        (наименование нормативного правового акта)</w:t>
      </w:r>
    </w:p>
    <w:p w:rsidR="0007547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учтено право на внеочередное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обеспечение жил</w:t>
      </w:r>
      <w:r>
        <w:rPr>
          <w:rFonts w:ascii="Times New Roman" w:hAnsi="Times New Roman" w:cs="Times New Roman"/>
          <w:sz w:val="28"/>
          <w:szCs w:val="28"/>
        </w:rPr>
        <w:t>ьем по категории ____________</w:t>
      </w:r>
    </w:p>
    <w:p w:rsidR="0007547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5476" w:rsidRPr="00802224" w:rsidRDefault="00075476" w:rsidP="00BB3690">
      <w:pPr>
        <w:pStyle w:val="ConsPlusNonformat"/>
        <w:ind w:left="1134"/>
        <w:rPr>
          <w:rFonts w:ascii="Times New Roman" w:hAnsi="Times New Roman" w:cs="Times New Roman"/>
        </w:rPr>
      </w:pPr>
      <w:r w:rsidRPr="00802224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</w:p>
    <w:p w:rsidR="0007547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следующих граждан: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5812"/>
        <w:gridCol w:w="3260"/>
      </w:tblGrid>
      <w:tr w:rsidR="00075476" w:rsidRPr="008859F4" w:rsidTr="00B2550E">
        <w:trPr>
          <w:trHeight w:val="10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9F4">
              <w:rPr>
                <w:rFonts w:ascii="Times New Roman" w:hAnsi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075476" w:rsidRPr="008859F4" w:rsidTr="00B2550E">
        <w:trPr>
          <w:trHeight w:val="688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476" w:rsidRPr="008859F4" w:rsidTr="00B2550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5476" w:rsidRPr="008859F4" w:rsidRDefault="000754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5476" w:rsidRPr="004F2E66" w:rsidRDefault="00075476" w:rsidP="00BB3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75476" w:rsidRDefault="0007547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 xml:space="preserve">3. В приемные </w:t>
      </w:r>
      <w:r>
        <w:rPr>
          <w:rFonts w:ascii="Times New Roman" w:hAnsi="Times New Roman" w:cs="Times New Roman"/>
          <w:sz w:val="28"/>
          <w:szCs w:val="28"/>
        </w:rPr>
        <w:t xml:space="preserve">дни и часы: вторник,  с 08-00 до 12-00, с 13-00 до 16-00часов, пятница с 8-00 до 12-00 и с 14-00 до 16-00 часов по адресу: станица Курчанская, ул. Красная, д. 120, каб. 6. Вы  можете  получить </w:t>
      </w:r>
      <w:r w:rsidRPr="004F2E66">
        <w:rPr>
          <w:rFonts w:ascii="Times New Roman" w:hAnsi="Times New Roman" w:cs="Times New Roman"/>
          <w:sz w:val="28"/>
          <w:szCs w:val="28"/>
        </w:rPr>
        <w:t>бесплатную   консультацию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связанным с  нахождением  на </w:t>
      </w:r>
      <w:r w:rsidRPr="004F2E66">
        <w:rPr>
          <w:rFonts w:ascii="Times New Roman" w:hAnsi="Times New Roman" w:cs="Times New Roman"/>
          <w:sz w:val="28"/>
          <w:szCs w:val="28"/>
        </w:rPr>
        <w:t>учете и получением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(обеспечением жильем).</w:t>
      </w:r>
    </w:p>
    <w:p w:rsidR="00075476" w:rsidRDefault="0007547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4. В связи с принятием на учет Вы обязаны:</w:t>
      </w:r>
    </w:p>
    <w:p w:rsidR="00075476" w:rsidRDefault="0007547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1) в установленный срок проходить очередную перерегистрацию;</w:t>
      </w:r>
    </w:p>
    <w:p w:rsidR="00075476" w:rsidRDefault="0007547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2) обеспечить  возможность  комиссии  в  составе, утвержденном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 xml:space="preserve">главой  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района, беспрепятственно </w:t>
      </w:r>
      <w:r w:rsidRPr="004F2E66">
        <w:rPr>
          <w:rFonts w:ascii="Times New Roman" w:hAnsi="Times New Roman" w:cs="Times New Roman"/>
          <w:sz w:val="28"/>
          <w:szCs w:val="28"/>
        </w:rPr>
        <w:t>производить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обследование Ваших жилищных условий в установленном порядке;</w:t>
      </w:r>
    </w:p>
    <w:p w:rsidR="00075476" w:rsidRPr="004F2E66" w:rsidRDefault="00075476" w:rsidP="00BB3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E66">
        <w:rPr>
          <w:rFonts w:ascii="Times New Roman" w:hAnsi="Times New Roman" w:cs="Times New Roman"/>
          <w:sz w:val="28"/>
          <w:szCs w:val="28"/>
        </w:rPr>
        <w:t>3) сообщать  уполномоченному  органу  по  учету  об  изменении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жилищных  условий,  в том числе места жительства, состава семьи, и</w:t>
      </w:r>
      <w:r>
        <w:rPr>
          <w:rFonts w:ascii="Times New Roman" w:hAnsi="Times New Roman" w:cs="Times New Roman"/>
          <w:sz w:val="28"/>
          <w:szCs w:val="28"/>
        </w:rPr>
        <w:t xml:space="preserve"> других </w:t>
      </w:r>
      <w:r w:rsidRPr="004F2E66">
        <w:rPr>
          <w:rFonts w:ascii="Times New Roman" w:hAnsi="Times New Roman" w:cs="Times New Roman"/>
          <w:sz w:val="28"/>
          <w:szCs w:val="28"/>
        </w:rPr>
        <w:t>фактах,  имеющих  отношение  к Вашему жилищному вопросу,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66">
        <w:rPr>
          <w:rFonts w:ascii="Times New Roman" w:hAnsi="Times New Roman" w:cs="Times New Roman"/>
          <w:sz w:val="28"/>
          <w:szCs w:val="28"/>
        </w:rPr>
        <w:t>течение одного месяца со дня наступления соответствующего события.</w:t>
      </w:r>
    </w:p>
    <w:p w:rsidR="0007547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5476" w:rsidRPr="004F2E66" w:rsidRDefault="00075476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5476" w:rsidRPr="0058119A" w:rsidRDefault="0007547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075476" w:rsidRPr="003316C9" w:rsidRDefault="00075476" w:rsidP="003316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58119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В.П.Гришкову</w:t>
      </w:r>
    </w:p>
    <w:sectPr w:rsidR="00075476" w:rsidRPr="003316C9" w:rsidSect="003740B2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476" w:rsidRDefault="00075476" w:rsidP="00637948">
      <w:pPr>
        <w:spacing w:after="0" w:line="240" w:lineRule="auto"/>
      </w:pPr>
      <w:r>
        <w:separator/>
      </w:r>
    </w:p>
  </w:endnote>
  <w:endnote w:type="continuationSeparator" w:id="0">
    <w:p w:rsidR="00075476" w:rsidRDefault="0007547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476" w:rsidRDefault="00075476" w:rsidP="00637948">
      <w:pPr>
        <w:spacing w:after="0" w:line="240" w:lineRule="auto"/>
      </w:pPr>
      <w:r>
        <w:separator/>
      </w:r>
    </w:p>
  </w:footnote>
  <w:footnote w:type="continuationSeparator" w:id="0">
    <w:p w:rsidR="00075476" w:rsidRDefault="0007547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476" w:rsidRDefault="00075476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075476" w:rsidRDefault="000754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5476"/>
    <w:rsid w:val="00076C2F"/>
    <w:rsid w:val="00092033"/>
    <w:rsid w:val="000A60BC"/>
    <w:rsid w:val="000B3347"/>
    <w:rsid w:val="000B68D4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740B2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5B6A"/>
    <w:rsid w:val="004673D7"/>
    <w:rsid w:val="00493090"/>
    <w:rsid w:val="004B37A5"/>
    <w:rsid w:val="004D123A"/>
    <w:rsid w:val="004E2790"/>
    <w:rsid w:val="004F2E66"/>
    <w:rsid w:val="004F39F1"/>
    <w:rsid w:val="004F69F0"/>
    <w:rsid w:val="004F7320"/>
    <w:rsid w:val="00500393"/>
    <w:rsid w:val="00500CAE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7571B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859F4"/>
    <w:rsid w:val="008A4C21"/>
    <w:rsid w:val="008D2C49"/>
    <w:rsid w:val="008F1933"/>
    <w:rsid w:val="00906433"/>
    <w:rsid w:val="00913B9D"/>
    <w:rsid w:val="00925A8E"/>
    <w:rsid w:val="0093365A"/>
    <w:rsid w:val="009515F7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2550E"/>
    <w:rsid w:val="00B313A4"/>
    <w:rsid w:val="00B36AD6"/>
    <w:rsid w:val="00B37742"/>
    <w:rsid w:val="00B479E9"/>
    <w:rsid w:val="00B61D17"/>
    <w:rsid w:val="00B7352E"/>
    <w:rsid w:val="00B86521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24EAE"/>
    <w:rsid w:val="00D42F58"/>
    <w:rsid w:val="00D74654"/>
    <w:rsid w:val="00D7711C"/>
    <w:rsid w:val="00DC1993"/>
    <w:rsid w:val="00DD6D0A"/>
    <w:rsid w:val="00DE2210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EF73F8"/>
    <w:rsid w:val="00F0723F"/>
    <w:rsid w:val="00F418B3"/>
    <w:rsid w:val="00F43001"/>
    <w:rsid w:val="00F75B53"/>
    <w:rsid w:val="00F75E9A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98B491FB9F0764F324A86AD509874B59A6ECAD8746AAB77355254740852AD950A1028D2EDEAC7C2BnF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1526</TotalTime>
  <Pages>3</Pages>
  <Words>796</Words>
  <Characters>4539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2015-01-30T07:29:00Z</cp:lastPrinted>
  <dcterms:created xsi:type="dcterms:W3CDTF">2014-01-13T14:03:00Z</dcterms:created>
  <dcterms:modified xsi:type="dcterms:W3CDTF">2015-03-20T05:58:00Z</dcterms:modified>
</cp:coreProperties>
</file>